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7777777" w:rsidR="00A6396A" w:rsidRPr="00A6396A" w:rsidRDefault="00A6396A" w:rsidP="00A6396A">
      <w:pPr>
        <w:jc w:val="center"/>
      </w:pPr>
      <w:r w:rsidRPr="00A6396A">
        <w:rPr>
          <w:b/>
          <w:bCs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1393"/>
        <w:gridCol w:w="1297"/>
        <w:gridCol w:w="1113"/>
        <w:gridCol w:w="927"/>
        <w:gridCol w:w="1750"/>
        <w:gridCol w:w="681"/>
        <w:gridCol w:w="926"/>
      </w:tblGrid>
      <w:tr w:rsidR="00A6396A" w:rsidRPr="00A6396A" w14:paraId="21A5720B" w14:textId="77777777" w:rsidTr="00A6396A">
        <w:trPr>
          <w:trHeight w:val="108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532BC7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77777777" w:rsidR="00532BC7" w:rsidRPr="00A6396A" w:rsidRDefault="00A6396A" w:rsidP="00A6396A">
            <w:pPr>
              <w:jc w:val="center"/>
            </w:pPr>
            <w:r w:rsidRPr="00A6396A">
              <w:t>黄宁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532BC7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77777777" w:rsidR="00532BC7" w:rsidRPr="00A6396A" w:rsidRDefault="00A6396A" w:rsidP="00A6396A">
            <w:pPr>
              <w:jc w:val="center"/>
            </w:pPr>
            <w:r w:rsidRPr="00A6396A">
              <w:t>女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532BC7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77777777" w:rsidR="00532BC7" w:rsidRPr="00A6396A" w:rsidRDefault="00A6396A" w:rsidP="00A6396A">
            <w:pPr>
              <w:jc w:val="center"/>
            </w:pPr>
            <w:r w:rsidRPr="00A6396A">
              <w:t>1990</w:t>
            </w:r>
            <w:r w:rsidRPr="00A6396A">
              <w:t>年</w:t>
            </w:r>
            <w:r w:rsidRPr="00A6396A">
              <w:t>10</w:t>
            </w:r>
            <w:r w:rsidRPr="00A6396A">
              <w:t>月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532BC7" w:rsidRPr="00A6396A" w:rsidRDefault="00A6396A" w:rsidP="00A6396A">
            <w:pPr>
              <w:jc w:val="center"/>
            </w:pPr>
            <w:r w:rsidRPr="00A6396A">
              <w:t>民族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532BC7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A6396A">
        <w:trPr>
          <w:trHeight w:val="78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532BC7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20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3442D358" w14:textId="77777777" w:rsidR="005073B0" w:rsidRDefault="00A6396A" w:rsidP="00A6396A">
            <w:pPr>
              <w:jc w:val="center"/>
              <w:rPr>
                <w:rFonts w:hint="eastAsia"/>
              </w:rPr>
            </w:pPr>
            <w:r w:rsidRPr="00A6396A">
              <w:t>泉州师范学院外国语学院</w:t>
            </w:r>
          </w:p>
          <w:p w14:paraId="32C63AA6" w14:textId="77777777" w:rsidR="00532BC7" w:rsidRPr="00A6396A" w:rsidRDefault="00A6396A" w:rsidP="00A6396A">
            <w:pPr>
              <w:jc w:val="center"/>
            </w:pPr>
            <w:r w:rsidRPr="00A6396A">
              <w:t>商务日语学生党支部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532BC7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77777777" w:rsidR="00532BC7" w:rsidRPr="00A6396A" w:rsidRDefault="00A6396A" w:rsidP="00A6396A">
            <w:pPr>
              <w:jc w:val="center"/>
            </w:pPr>
            <w:r w:rsidRPr="00A6396A">
              <w:t>2009</w:t>
            </w:r>
            <w:r w:rsidRPr="00A6396A">
              <w:t>年</w:t>
            </w:r>
            <w:r w:rsidRPr="00A6396A">
              <w:t>1</w:t>
            </w:r>
            <w:r>
              <w:rPr>
                <w:rFonts w:hint="eastAsia"/>
              </w:rPr>
              <w:t>2</w:t>
            </w:r>
            <w:r w:rsidRPr="00A6396A"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532BC7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532BC7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A6396A">
        <w:trPr>
          <w:trHeight w:val="84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532BC7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77777777" w:rsidR="00532BC7" w:rsidRPr="00A6396A" w:rsidRDefault="00A6396A" w:rsidP="00A6396A">
            <w:pPr>
              <w:jc w:val="center"/>
            </w:pPr>
            <w:r w:rsidRPr="00A6396A">
              <w:t>外国语学院文艺部部长</w:t>
            </w:r>
          </w:p>
        </w:tc>
      </w:tr>
      <w:tr w:rsidR="00A6396A" w:rsidRPr="00A6396A" w14:paraId="027B219E" w14:textId="77777777" w:rsidTr="00A6396A">
        <w:trPr>
          <w:trHeight w:val="516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532BC7" w:rsidRPr="00A6396A" w:rsidRDefault="00A6396A" w:rsidP="00A6396A">
            <w:r w:rsidRPr="00A6396A">
              <w:t>公开承诺事项及完成时限</w:t>
            </w:r>
          </w:p>
        </w:tc>
        <w:tc>
          <w:tcPr>
            <w:tcW w:w="4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E4E083B" w14:textId="77777777" w:rsidR="00A6396A" w:rsidRPr="00A6396A" w:rsidRDefault="00A6396A" w:rsidP="00A6396A">
            <w:r w:rsidRPr="00A6396A">
              <w:t>1.</w:t>
            </w:r>
            <w:r w:rsidRPr="00A6396A">
              <w:t>认真学习落实科学发展观，每周坚持看新闻报纸，了解时事政治，努力提高自身的政治理论素养，定期向党组织汇报思想动态。</w:t>
            </w:r>
          </w:p>
          <w:p w14:paraId="429EBB11" w14:textId="77777777" w:rsidR="00A6396A" w:rsidRPr="00A6396A" w:rsidRDefault="00A6396A" w:rsidP="00A6396A">
            <w:r w:rsidRPr="00A6396A">
              <w:t>2</w:t>
            </w:r>
            <w:r w:rsidRPr="00A6396A">
              <w:t>热心为同学服务，真心为同学付出。有敢于牺牲自我利益的勇气，工作、生活、学习都全力以赴，倾情投入。</w:t>
            </w:r>
          </w:p>
          <w:p w14:paraId="5E7B49C6" w14:textId="77777777" w:rsidR="00A6396A" w:rsidRPr="00A6396A" w:rsidRDefault="00A6396A" w:rsidP="00A6396A">
            <w:r w:rsidRPr="00A6396A">
              <w:t>3</w:t>
            </w:r>
            <w:r w:rsidRPr="00A6396A">
              <w:t>努力学习，刻苦钻研，多想多看多写多练，在丰富多彩的校园文化和社会实践活动中，提高自身修养，保持党员的先进性</w:t>
            </w:r>
            <w:r>
              <w:rPr>
                <w:rFonts w:hint="eastAsia"/>
              </w:rPr>
              <w:t>。完成时限为今年年底。</w:t>
            </w:r>
          </w:p>
          <w:p w14:paraId="3ACA1F86" w14:textId="77777777" w:rsidR="00A6396A" w:rsidRDefault="00A6396A" w:rsidP="00A6396A">
            <w:r w:rsidRPr="00A6396A">
              <w:t>          </w:t>
            </w:r>
            <w:r w:rsidRPr="00A6396A"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 xml:space="preserve">                    </w:t>
            </w:r>
          </w:p>
          <w:p w14:paraId="77283569" w14:textId="77777777" w:rsidR="00A6396A" w:rsidRDefault="00A6396A" w:rsidP="00A6396A">
            <w:pPr>
              <w:ind w:firstLineChars="2300" w:firstLine="4830"/>
            </w:pPr>
            <w:r w:rsidRPr="00A6396A">
              <w:t>（签名）</w:t>
            </w:r>
            <w:r w:rsidR="00F55FA2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黄宁</w:t>
            </w:r>
          </w:p>
          <w:p w14:paraId="5C960643" w14:textId="77777777" w:rsidR="00532BC7" w:rsidRPr="00A6396A" w:rsidRDefault="00A6396A" w:rsidP="00A6396A">
            <w:pPr>
              <w:ind w:firstLineChars="2900" w:firstLine="6090"/>
            </w:pPr>
            <w:r>
              <w:rPr>
                <w:rFonts w:hint="eastAsia"/>
              </w:rPr>
              <w:t>2010</w:t>
            </w:r>
            <w:r w:rsidRPr="00A6396A">
              <w:t>年</w:t>
            </w:r>
            <w:r w:rsidRPr="00A6396A">
              <w:t xml:space="preserve"> </w:t>
            </w:r>
            <w:r w:rsidR="00F55FA2">
              <w:rPr>
                <w:rFonts w:hint="eastAsia"/>
              </w:rPr>
              <w:t>9</w:t>
            </w:r>
            <w:r w:rsidRPr="00A6396A">
              <w:t>  </w:t>
            </w:r>
            <w:r w:rsidRPr="00A6396A">
              <w:t>月</w:t>
            </w:r>
            <w:r w:rsidR="00F55FA2">
              <w:rPr>
                <w:rFonts w:hint="eastAsia"/>
              </w:rPr>
              <w:t>10</w:t>
            </w:r>
            <w:r w:rsidRPr="00A6396A">
              <w:t xml:space="preserve">   </w:t>
            </w:r>
            <w:r w:rsidRPr="00A6396A">
              <w:t>日</w:t>
            </w:r>
          </w:p>
        </w:tc>
      </w:tr>
      <w:tr w:rsidR="00A6396A" w:rsidRPr="00A6396A" w14:paraId="5724499E" w14:textId="77777777" w:rsidTr="00A6396A">
        <w:trPr>
          <w:trHeight w:val="214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532BC7" w:rsidRPr="00A6396A" w:rsidRDefault="00A6396A" w:rsidP="00A6396A">
            <w:r w:rsidRPr="00A6396A">
              <w:t>审定意见</w:t>
            </w:r>
          </w:p>
        </w:tc>
        <w:tc>
          <w:tcPr>
            <w:tcW w:w="4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30BE6E90" w14:textId="053E92F0" w:rsidR="00A6396A" w:rsidRPr="00A6396A" w:rsidRDefault="005073B0" w:rsidP="00A6396A"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同意该同志公开承诺事项及完成时限</w:t>
            </w:r>
          </w:p>
          <w:p w14:paraId="14A464C1" w14:textId="71991F56" w:rsidR="00A6396A" w:rsidRPr="00A6396A" w:rsidRDefault="00A6396A" w:rsidP="00A6396A">
            <w:pPr>
              <w:rPr>
                <w:rFonts w:hint="eastAsia"/>
              </w:rPr>
            </w:pPr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5073B0">
              <w:rPr>
                <w:rFonts w:hint="eastAsia"/>
              </w:rPr>
              <w:t>商务日语专业党支部</w:t>
            </w:r>
          </w:p>
          <w:p w14:paraId="01B9FCCF" w14:textId="3C9DFECF" w:rsidR="00532BC7" w:rsidRPr="00A6396A" w:rsidRDefault="00A6396A" w:rsidP="005073B0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     </w:t>
            </w:r>
            <w:r w:rsidR="005073B0">
              <w:rPr>
                <w:rFonts w:hint="eastAsia"/>
              </w:rPr>
              <w:t>2010</w:t>
            </w:r>
            <w:r w:rsidRPr="00A6396A">
              <w:t>年</w:t>
            </w:r>
            <w:r w:rsidR="005073B0">
              <w:rPr>
                <w:rFonts w:hint="eastAsia"/>
              </w:rPr>
              <w:t>9</w:t>
            </w:r>
            <w:r w:rsidRPr="00A6396A">
              <w:t>  </w:t>
            </w:r>
            <w:r w:rsidRPr="00A6396A">
              <w:t>月</w:t>
            </w:r>
            <w:r w:rsidR="005073B0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 </w:t>
            </w:r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733FE0A8" w14:textId="77777777" w:rsidR="00A6396A" w:rsidRPr="00A6396A" w:rsidRDefault="00A6396A" w:rsidP="00A6396A"/>
    <w:p w14:paraId="749A7DB8" w14:textId="77777777" w:rsidR="00A6396A" w:rsidRPr="00A6396A" w:rsidRDefault="00A6396A" w:rsidP="00A6396A"/>
    <w:p w14:paraId="65D6033D" w14:textId="77777777" w:rsidR="00A6396A" w:rsidRPr="00A6396A" w:rsidRDefault="00A6396A" w:rsidP="00A6396A"/>
    <w:p w14:paraId="5E471DB0" w14:textId="77777777" w:rsidR="00A5633C" w:rsidRDefault="00471EA2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F8F30" w14:textId="77777777" w:rsidR="00471EA2" w:rsidRDefault="00471EA2" w:rsidP="00A6396A">
      <w:r>
        <w:separator/>
      </w:r>
    </w:p>
  </w:endnote>
  <w:endnote w:type="continuationSeparator" w:id="0">
    <w:p w14:paraId="4BC7455A" w14:textId="77777777" w:rsidR="00471EA2" w:rsidRDefault="00471EA2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A3360" w14:textId="77777777" w:rsidR="00471EA2" w:rsidRDefault="00471EA2" w:rsidP="00A6396A">
      <w:r>
        <w:separator/>
      </w:r>
    </w:p>
  </w:footnote>
  <w:footnote w:type="continuationSeparator" w:id="0">
    <w:p w14:paraId="7EFBFC60" w14:textId="77777777" w:rsidR="00471EA2" w:rsidRDefault="00471EA2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73CA3"/>
    <w:rsid w:val="00471EA2"/>
    <w:rsid w:val="005073B0"/>
    <w:rsid w:val="00532BC7"/>
    <w:rsid w:val="00772AB0"/>
    <w:rsid w:val="009957AD"/>
    <w:rsid w:val="00A6396A"/>
    <w:rsid w:val="00BC5522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</dc:creator>
  <cp:keywords/>
  <dc:description/>
  <cp:lastModifiedBy>沈日中</cp:lastModifiedBy>
  <cp:revision>4</cp:revision>
  <dcterms:created xsi:type="dcterms:W3CDTF">2010-09-11T07:11:00Z</dcterms:created>
  <dcterms:modified xsi:type="dcterms:W3CDTF">2010-09-14T06:37:00Z</dcterms:modified>
</cp:coreProperties>
</file>